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3AC05" w14:textId="77777777" w:rsidR="00D43DFD" w:rsidRDefault="00D43DFD"/>
    <w:p w14:paraId="5C1B3859" w14:textId="37F9EE09" w:rsidR="008D329F" w:rsidRPr="007C2CF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n-US"/>
        </w:rPr>
      </w:pPr>
      <w:r w:rsidRPr="008D329F">
        <w:rPr>
          <w:color w:val="2E74B5"/>
          <w:sz w:val="26"/>
          <w:lang w:val="el-GR"/>
        </w:rPr>
        <w:t xml:space="preserve">Πίνακας Συμμόρφωσης </w:t>
      </w:r>
      <w:r w:rsidR="007C2CFF">
        <w:rPr>
          <w:color w:val="2E74B5"/>
          <w:sz w:val="26"/>
          <w:lang w:val="en-US"/>
        </w:rPr>
        <w:t>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B42BCD" w14:paraId="07C7192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FC45515" w14:textId="155F6B33" w:rsidR="00A24C38" w:rsidRPr="00772D19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7C2CFF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</w:p>
          <w:p w14:paraId="1B4D83D4" w14:textId="7033F76A" w:rsidR="008D329F" w:rsidRPr="00B42BCD" w:rsidRDefault="00240B8E" w:rsidP="00240B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40B8E">
              <w:rPr>
                <w:color w:val="000000"/>
                <w:sz w:val="16"/>
                <w:szCs w:val="16"/>
                <w:lang w:val="el-GR"/>
              </w:rPr>
              <w:t>Σύστημα αξιολόγησης</w:t>
            </w:r>
          </w:p>
        </w:tc>
      </w:tr>
      <w:tr w:rsidR="008D329F" w:rsidRPr="008D329F" w14:paraId="19A3C9C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C1CF5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E0D18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77963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6E5EC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DC13F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83515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8076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A58FB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BF81B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E133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7A3D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A9580F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1D53C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C7500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F91964C" w14:textId="126B4815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3FC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D7F6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E28D83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48213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17559992" w14:textId="77777777" w:rsidR="00240B8E" w:rsidRDefault="00240B8E" w:rsidP="00240B8E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r w:rsidRPr="00240B8E">
              <w:rPr>
                <w:color w:val="000000"/>
                <w:sz w:val="16"/>
                <w:szCs w:val="16"/>
                <w:lang w:val="el-GR"/>
              </w:rPr>
              <w:t>Σύστημα αξιολόγησης (να περιλαμβάνει ψηφιακό δυναμόμετρο πίεσης-εφελκυσμού με πλατφόρμα δοκιμών μέχρι 500</w:t>
            </w:r>
            <w:r>
              <w:rPr>
                <w:color w:val="000000"/>
                <w:sz w:val="16"/>
                <w:szCs w:val="16"/>
              </w:rPr>
              <w:t>kg</w:t>
            </w:r>
            <w:r w:rsidRPr="00240B8E">
              <w:rPr>
                <w:color w:val="000000"/>
                <w:sz w:val="16"/>
                <w:szCs w:val="16"/>
                <w:lang w:val="el-GR"/>
              </w:rPr>
              <w:t>, ψηφιακό δυναμόμετρο άκρας χειρός 150</w:t>
            </w:r>
            <w:r>
              <w:rPr>
                <w:color w:val="000000"/>
                <w:sz w:val="16"/>
                <w:szCs w:val="16"/>
              </w:rPr>
              <w:t>kg</w:t>
            </w:r>
            <w:r w:rsidRPr="00240B8E">
              <w:rPr>
                <w:color w:val="000000"/>
                <w:sz w:val="16"/>
                <w:szCs w:val="16"/>
                <w:lang w:val="el-GR"/>
              </w:rPr>
              <w:t>, ειδικά στρώματα αξιολόγησης πολλαπλών λειτουργικών δοκιμασιών και αξιολόγησης αλμάτων, να περιλαμβάνει λογισμικό-</w:t>
            </w:r>
            <w:r>
              <w:rPr>
                <w:color w:val="000000"/>
                <w:sz w:val="16"/>
                <w:szCs w:val="16"/>
              </w:rPr>
              <w:t>app</w:t>
            </w:r>
            <w:r w:rsidRPr="00240B8E">
              <w:rPr>
                <w:color w:val="000000"/>
                <w:sz w:val="16"/>
                <w:szCs w:val="16"/>
                <w:lang w:val="el-GR"/>
              </w:rPr>
              <w:t xml:space="preserve">)  </w:t>
            </w:r>
          </w:p>
          <w:p w14:paraId="5D2D01F7" w14:textId="73906920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22B149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542B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1066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F84359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B2AA85" w14:textId="3C797C20" w:rsidR="008D329F" w:rsidRPr="008D329F" w:rsidRDefault="007C2CF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48D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BF36C83" w14:textId="3C815019" w:rsidR="008D329F" w:rsidRPr="007C2CFF" w:rsidRDefault="007C2CF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96C1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88F7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E08BBE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01E0CF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0298D"/>
    <w:rsid w:val="000325FB"/>
    <w:rsid w:val="00066F06"/>
    <w:rsid w:val="00087CF8"/>
    <w:rsid w:val="000E333F"/>
    <w:rsid w:val="00115F5C"/>
    <w:rsid w:val="001D6594"/>
    <w:rsid w:val="00240B8E"/>
    <w:rsid w:val="0024151E"/>
    <w:rsid w:val="002C5B52"/>
    <w:rsid w:val="00483071"/>
    <w:rsid w:val="00601FB8"/>
    <w:rsid w:val="00772D19"/>
    <w:rsid w:val="00780390"/>
    <w:rsid w:val="007C2CFF"/>
    <w:rsid w:val="007C3968"/>
    <w:rsid w:val="008D329F"/>
    <w:rsid w:val="009A6F68"/>
    <w:rsid w:val="00A2250D"/>
    <w:rsid w:val="00A24C38"/>
    <w:rsid w:val="00A432FE"/>
    <w:rsid w:val="00AE4F97"/>
    <w:rsid w:val="00B42BCD"/>
    <w:rsid w:val="00B94951"/>
    <w:rsid w:val="00D43DFD"/>
    <w:rsid w:val="00D87C60"/>
    <w:rsid w:val="00F14BB0"/>
    <w:rsid w:val="00F55C81"/>
    <w:rsid w:val="00F91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7398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C6FA9F79</Template>
  <TotalTime>2</TotalTime>
  <Pages>1</Pages>
  <Words>74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4</cp:revision>
  <dcterms:created xsi:type="dcterms:W3CDTF">2025-11-06T12:43:00Z</dcterms:created>
  <dcterms:modified xsi:type="dcterms:W3CDTF">2025-11-20T12:46:00Z</dcterms:modified>
</cp:coreProperties>
</file>